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TOMMA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85251" w:rsidRDefault="00785251" w:rsidP="007852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7852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251" w:rsidRDefault="00785251" w:rsidP="00E71FC3">
      <w:pPr>
        <w:spacing w:after="0" w:line="240" w:lineRule="auto"/>
      </w:pPr>
      <w:r>
        <w:separator/>
      </w:r>
    </w:p>
  </w:endnote>
  <w:endnote w:type="continuationSeparator" w:id="0">
    <w:p w:rsidR="00785251" w:rsidRDefault="007852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251" w:rsidRDefault="00785251" w:rsidP="00E71FC3">
      <w:pPr>
        <w:spacing w:after="0" w:line="240" w:lineRule="auto"/>
      </w:pPr>
      <w:r>
        <w:separator/>
      </w:r>
    </w:p>
  </w:footnote>
  <w:footnote w:type="continuationSeparator" w:id="0">
    <w:p w:rsidR="00785251" w:rsidRDefault="007852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51"/>
    <w:rsid w:val="0078525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95DED"/>
  <w15:chartTrackingRefBased/>
  <w15:docId w15:val="{83C2ACA6-AD77-4208-BFE9-87577225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2016-05-20T18:49:00Z</dcterms:created>
  <dcterms:modified xsi:type="dcterms:W3CDTF">2016-05-20T18:50:00Z</dcterms:modified>
</cp:coreProperties>
</file>